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844AD" w14:textId="2AB2B9FC" w:rsid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KELET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6FF6BD9" w14:textId="77777777" w:rsid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D95D37" w14:textId="77777777" w:rsid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D9EAB7" w14:textId="77777777" w:rsid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an executor of the Will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Bradbrigge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30E18E5" w14:textId="77777777" w:rsidR="00A21EB3" w:rsidRDefault="00A21EB3" w:rsidP="00A21EB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(C.C.R. 1476-85 pp.82-3)</w:t>
      </w:r>
    </w:p>
    <w:p w14:paraId="1EDDB554" w14:textId="77777777" w:rsid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820A78" w14:textId="77777777" w:rsid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864DA" w14:textId="77777777" w:rsid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4AFB8A59" w14:textId="6DA1CF11" w:rsidR="00A21EB3" w:rsidRP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6FEDF" w14:textId="529A79F6" w:rsidR="00A21EB3" w:rsidRPr="00A21EB3" w:rsidRDefault="00A21EB3" w:rsidP="00A21E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ADC64C" w14:textId="7F2A00BD" w:rsidR="00A21EB3" w:rsidRPr="00A21EB3" w:rsidRDefault="00A21EB3" w:rsidP="006C0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21EB3" w:rsidRPr="00A21E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DD2DC" w14:textId="77777777" w:rsidR="006C0800" w:rsidRDefault="006C0800" w:rsidP="009139A6">
      <w:r>
        <w:separator/>
      </w:r>
    </w:p>
  </w:endnote>
  <w:endnote w:type="continuationSeparator" w:id="0">
    <w:p w14:paraId="787D2E84" w14:textId="77777777" w:rsidR="006C0800" w:rsidRDefault="006C08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10ACF" w14:textId="77777777" w:rsidR="006C0800" w:rsidRDefault="006C08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65284" w14:textId="77777777" w:rsidR="006C0800" w:rsidRPr="009139A6" w:rsidRDefault="006C0800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19575" w14:textId="77777777" w:rsidR="006C0800" w:rsidRDefault="006C08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D13BA" w14:textId="77777777" w:rsidR="006C0800" w:rsidRDefault="006C0800" w:rsidP="009139A6">
      <w:r>
        <w:separator/>
      </w:r>
    </w:p>
  </w:footnote>
  <w:footnote w:type="continuationSeparator" w:id="0">
    <w:p w14:paraId="385302F5" w14:textId="77777777" w:rsidR="006C0800" w:rsidRDefault="006C08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8BFCC" w14:textId="77777777" w:rsidR="006C0800" w:rsidRDefault="006C0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9C73B" w14:textId="77777777" w:rsidR="006C0800" w:rsidRDefault="006C08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DD805" w14:textId="77777777" w:rsidR="006C0800" w:rsidRDefault="006C08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800"/>
    <w:rsid w:val="000666E0"/>
    <w:rsid w:val="002510B7"/>
    <w:rsid w:val="00440654"/>
    <w:rsid w:val="005C130B"/>
    <w:rsid w:val="005C2203"/>
    <w:rsid w:val="006C0800"/>
    <w:rsid w:val="00826F5C"/>
    <w:rsid w:val="009139A6"/>
    <w:rsid w:val="009448BB"/>
    <w:rsid w:val="00A21EB3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9A185"/>
  <w15:chartTrackingRefBased/>
  <w15:docId w15:val="{D30A7C1D-6C76-4338-BF14-E7D127A4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25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2021-04-06T17:56:00Z</dcterms:created>
  <dcterms:modified xsi:type="dcterms:W3CDTF">2021-04-06T18:26:00Z</dcterms:modified>
</cp:coreProperties>
</file>